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AFFB2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平顶山博佳新能源汽车销售有限公司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平顶山博佳新能源汽车销售有限公司</w:t>
      </w:r>
    </w:p>
    <w:p w14:paraId="69C980DC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平顶山博佳新能源汽车销售有限公司   成立与2022年，集销售与售后一体的4S店，主要经营 吉利银河，有专业的团队，良好的工作环境。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汽车零售与维修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汽车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张娟娟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13721898530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邮箱：1359442122@QQ.COM </w:t>
      </w:r>
    </w:p>
    <w:p w14:paraId="05A3AF1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783066D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 行政经理    1名     认真负责   善于沟通  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销售精英    5人     善于沟通，性格开朗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分期经理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1名      思维灵活  善于沟通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面议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节假日福利      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社保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定期团建</w:t>
      </w:r>
      <w:bookmarkStart w:id="0" w:name="_GoBack"/>
      <w:bookmarkEnd w:id="0"/>
    </w:p>
    <w:p w14:paraId="54D9F63D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免费午餐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平顶山市新华区威佳汽车城内博佳4S店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1C25065"/>
    <w:rsid w:val="081C48F0"/>
    <w:rsid w:val="11036516"/>
    <w:rsid w:val="1959028A"/>
    <w:rsid w:val="19F73A90"/>
    <w:rsid w:val="21681610"/>
    <w:rsid w:val="26E848A3"/>
    <w:rsid w:val="320F470F"/>
    <w:rsid w:val="338C0DA0"/>
    <w:rsid w:val="3A671E1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5E8A2D87"/>
    <w:rsid w:val="6626043C"/>
    <w:rsid w:val="67137642"/>
    <w:rsid w:val="68A85138"/>
    <w:rsid w:val="694C29AA"/>
    <w:rsid w:val="6D066BB0"/>
    <w:rsid w:val="6D535020"/>
    <w:rsid w:val="6E8D1AC5"/>
    <w:rsid w:val="71466CD7"/>
    <w:rsid w:val="7D5163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244</Words>
  <Characters>275</Characters>
  <Lines>0</Lines>
  <Paragraphs>0</Paragraphs>
  <TotalTime>0</TotalTime>
  <ScaleCrop>false</ScaleCrop>
  <LinksUpToDate>false</LinksUpToDate>
  <CharactersWithSpaces>419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2026-01-23T05:18:48Z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